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61E93189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</w:t>
      </w:r>
      <w:r w:rsidRPr="00F52687">
        <w:rPr>
          <w:b/>
          <w:color w:val="FF5200" w:themeColor="accent2"/>
          <w:sz w:val="36"/>
          <w:szCs w:val="36"/>
        </w:rPr>
        <w:t>ycí list nabídky k veřejné zakázce s názvem „</w:t>
      </w:r>
      <w:r w:rsidR="00523AAF" w:rsidRPr="00523AAF">
        <w:rPr>
          <w:b/>
          <w:color w:val="FF5200" w:themeColor="accent2"/>
          <w:sz w:val="36"/>
          <w:szCs w:val="36"/>
        </w:rPr>
        <w:t>Nákup elektrocentrály pro OŘ PHA 2026</w:t>
      </w:r>
      <w:r w:rsidRPr="00F52687">
        <w:rPr>
          <w:b/>
          <w:color w:val="FF5200" w:themeColor="accent2"/>
          <w:sz w:val="36"/>
          <w:szCs w:val="36"/>
        </w:rPr>
        <w:t>“</w:t>
      </w:r>
      <w:r w:rsidRPr="00B87D91">
        <w:rPr>
          <w:b/>
          <w:color w:val="FF5200" w:themeColor="accent2"/>
          <w:sz w:val="36"/>
          <w:szCs w:val="36"/>
        </w:rPr>
        <w:t xml:space="preserve"> v</w:t>
      </w:r>
      <w:r w:rsidRPr="00EF2030">
        <w:rPr>
          <w:b/>
          <w:color w:val="FF5200" w:themeColor="accent2"/>
          <w:sz w:val="36"/>
          <w:szCs w:val="36"/>
        </w:rPr>
        <w:t xml:space="preserve">edené pod </w:t>
      </w:r>
      <w:r w:rsidRPr="00EF203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EF2030" w:rsidRPr="00EF203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113282/2026-SŽ-GŘ-O15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5D4F0AC5" w14:textId="11869B84" w:rsidR="001908CB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3281872" w:history="1">
            <w:r w:rsidR="001908CB" w:rsidRPr="00D627ED">
              <w:rPr>
                <w:rStyle w:val="Hypertextovodkaz"/>
              </w:rPr>
              <w:t>Kapitola č. 1 Všeobecné informace o dodavateli</w:t>
            </w:r>
            <w:r w:rsidR="001908CB">
              <w:rPr>
                <w:noProof/>
                <w:webHidden/>
              </w:rPr>
              <w:tab/>
            </w:r>
            <w:r w:rsidR="001908CB">
              <w:rPr>
                <w:noProof/>
                <w:webHidden/>
              </w:rPr>
              <w:fldChar w:fldCharType="begin"/>
            </w:r>
            <w:r w:rsidR="001908CB">
              <w:rPr>
                <w:noProof/>
                <w:webHidden/>
              </w:rPr>
              <w:instrText xml:space="preserve"> PAGEREF _Toc233281872 \h </w:instrText>
            </w:r>
            <w:r w:rsidR="001908CB">
              <w:rPr>
                <w:noProof/>
                <w:webHidden/>
              </w:rPr>
            </w:r>
            <w:r w:rsidR="001908CB">
              <w:rPr>
                <w:noProof/>
                <w:webHidden/>
              </w:rPr>
              <w:fldChar w:fldCharType="separate"/>
            </w:r>
            <w:r w:rsidR="001908CB">
              <w:rPr>
                <w:noProof/>
                <w:webHidden/>
              </w:rPr>
              <w:t>2</w:t>
            </w:r>
            <w:r w:rsidR="001908CB">
              <w:rPr>
                <w:noProof/>
                <w:webHidden/>
              </w:rPr>
              <w:fldChar w:fldCharType="end"/>
            </w:r>
          </w:hyperlink>
        </w:p>
        <w:p w14:paraId="3C5D0BAC" w14:textId="11D47DEB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73" w:history="1">
            <w:r w:rsidRPr="00D627ED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5A9BD" w14:textId="3D02EB66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74" w:history="1">
            <w:r w:rsidRPr="00D627ED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9D92DA" w14:textId="04F2433B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75" w:history="1">
            <w:r w:rsidRPr="00D627ED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76AD8" w14:textId="5DEA87CD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76" w:history="1">
            <w:r w:rsidRPr="00D627ED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6ABC67" w14:textId="0D849672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77" w:history="1">
            <w:r w:rsidRPr="00D627ED">
              <w:rPr>
                <w:rStyle w:val="Hypertextovodkaz"/>
              </w:rPr>
              <w:t>Kapitola č. 6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CAC237" w14:textId="4A09F031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78" w:history="1">
            <w:r w:rsidRPr="00D627ED">
              <w:rPr>
                <w:rStyle w:val="Hypertextovodkaz"/>
              </w:rPr>
              <w:t>Kapitola č. 7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898920" w14:textId="771AF521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79" w:history="1">
            <w:r w:rsidRPr="00D627ED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5E85F7" w14:textId="4EAD8646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80" w:history="1">
            <w:r w:rsidRPr="00D627ED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61996" w14:textId="46E70B62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81" w:history="1">
            <w:r w:rsidRPr="00D627ED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508CED" w14:textId="7E5CE452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82" w:history="1">
            <w:r w:rsidRPr="00D627ED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3B161F" w14:textId="1D69D4C7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83" w:history="1">
            <w:r w:rsidRPr="00D627ED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4DCC7BAD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328187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328187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328187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328187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3CAFBAE6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0C8ECAEA" w14:textId="77777777" w:rsidR="001908CB" w:rsidRPr="00BB6DBD" w:rsidRDefault="001908CB" w:rsidP="001908CB">
      <w:pPr>
        <w:pStyle w:val="Nadpisbezsl1-1"/>
        <w:jc w:val="both"/>
        <w:rPr>
          <w:rFonts w:ascii="Verdana" w:hAnsi="Verdana" w:cstheme="minorHAnsi"/>
        </w:rPr>
      </w:pPr>
      <w:bookmarkStart w:id="8" w:name="_Toc233183173"/>
      <w:bookmarkStart w:id="9" w:name="_Toc233281876"/>
      <w:r>
        <w:lastRenderedPageBreak/>
        <w:t>kapitola č. 5 NEOBSAZENO</w:t>
      </w:r>
      <w:bookmarkEnd w:id="8"/>
      <w:bookmarkEnd w:id="9"/>
    </w:p>
    <w:p w14:paraId="5D0B1FF7" w14:textId="77777777" w:rsidR="001908CB" w:rsidRDefault="001908CB" w:rsidP="001908CB">
      <w:pPr>
        <w:pStyle w:val="Nadpisbezsl1-1"/>
        <w:jc w:val="both"/>
      </w:pPr>
      <w:bookmarkStart w:id="10" w:name="_Toc233183174"/>
      <w:bookmarkStart w:id="11" w:name="_Toc233281877"/>
      <w:r>
        <w:t>Kapitola č. 6</w:t>
      </w:r>
      <w:r w:rsidRPr="00ED1816">
        <w:t xml:space="preserve"> </w:t>
      </w:r>
      <w:r>
        <w:t>NEOBSAZENO</w:t>
      </w:r>
      <w:bookmarkEnd w:id="10"/>
      <w:bookmarkEnd w:id="11"/>
    </w:p>
    <w:p w14:paraId="0ED61FF9" w14:textId="77777777" w:rsidR="001908CB" w:rsidRDefault="001908CB" w:rsidP="001908CB">
      <w:pPr>
        <w:pStyle w:val="Nadpisbezsl1-1"/>
        <w:jc w:val="both"/>
      </w:pPr>
      <w:bookmarkStart w:id="12" w:name="_Toc233183175"/>
      <w:bookmarkStart w:id="13" w:name="_Toc233281878"/>
      <w:r>
        <w:t>Kapitola č. 7</w:t>
      </w:r>
      <w:r w:rsidRPr="00ED1816">
        <w:t xml:space="preserve"> </w:t>
      </w:r>
      <w:r>
        <w:t>NEOBSAZENO</w:t>
      </w:r>
      <w:bookmarkEnd w:id="12"/>
      <w:bookmarkEnd w:id="13"/>
    </w:p>
    <w:p w14:paraId="479553BF" w14:textId="77777777" w:rsidR="001908CB" w:rsidRDefault="001908CB" w:rsidP="001908CB">
      <w:pPr>
        <w:pStyle w:val="Nadpisbezsl1-1"/>
        <w:jc w:val="both"/>
      </w:pPr>
      <w:bookmarkStart w:id="14" w:name="_Toc233183176"/>
      <w:bookmarkStart w:id="15" w:name="_Toc233281879"/>
      <w:r>
        <w:t>Kapitola č. 8</w:t>
      </w:r>
      <w:r w:rsidRPr="00ED1816">
        <w:t xml:space="preserve"> </w:t>
      </w:r>
      <w:r>
        <w:t>Neobsazeno</w:t>
      </w:r>
      <w:bookmarkEnd w:id="14"/>
      <w:bookmarkEnd w:id="15"/>
    </w:p>
    <w:p w14:paraId="76D114A6" w14:textId="276FF6DB" w:rsidR="00D6532E" w:rsidRPr="006564BB" w:rsidRDefault="00D6532E" w:rsidP="00C52A6F">
      <w:pPr>
        <w:jc w:val="both"/>
        <w:rPr>
          <w:rFonts w:ascii="Verdana" w:hAnsi="Verdana" w:cstheme="minorHAnsi"/>
        </w:rPr>
      </w:pP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6" w:name="_Toc23328188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6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3B98901D" w14:textId="15E4F85D" w:rsidR="00F05AF7" w:rsidRPr="001908CB" w:rsidRDefault="00066766" w:rsidP="001908CB">
      <w:pPr>
        <w:pStyle w:val="Nadpisbezsl1-1"/>
        <w:jc w:val="both"/>
      </w:pPr>
      <w:bookmarkStart w:id="17" w:name="_Toc23328188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="00F05AF7">
        <w:t>Neobsazeno</w:t>
      </w:r>
      <w:bookmarkEnd w:id="17"/>
    </w:p>
    <w:p w14:paraId="5C19F2A8" w14:textId="0D719B24" w:rsidR="00066766" w:rsidRDefault="00EB5220" w:rsidP="00EB5220">
      <w:pPr>
        <w:pStyle w:val="Nadpisbezsl1-1"/>
      </w:pPr>
      <w:bookmarkStart w:id="18" w:name="_Toc233281882"/>
      <w:r>
        <w:t xml:space="preserve">Kapitola č. </w:t>
      </w:r>
      <w:r w:rsidR="00D84A9C">
        <w:t xml:space="preserve">11 </w:t>
      </w:r>
      <w:r w:rsidR="000B53EB">
        <w:t>Neobsazeno</w:t>
      </w:r>
      <w:bookmarkEnd w:id="18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55FB8599" w:rsidR="00D339E2" w:rsidRDefault="00B84CB4" w:rsidP="00D339E2">
      <w:pPr>
        <w:pStyle w:val="Nadpisbezsl1-1"/>
      </w:pPr>
      <w:bookmarkStart w:id="19" w:name="_Toc23328188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4"/>
      </w:r>
      <w:bookmarkEnd w:id="19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5478B4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5478B4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9392F" w14:textId="77777777" w:rsidR="005478B4" w:rsidRDefault="005478B4" w:rsidP="00962258">
      <w:pPr>
        <w:spacing w:after="0" w:line="240" w:lineRule="auto"/>
      </w:pPr>
      <w:r>
        <w:separator/>
      </w:r>
    </w:p>
  </w:endnote>
  <w:endnote w:type="continuationSeparator" w:id="0">
    <w:p w14:paraId="29CF44DF" w14:textId="77777777" w:rsidR="005478B4" w:rsidRDefault="005478B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2A8FF" w14:textId="77777777" w:rsidR="005478B4" w:rsidRDefault="005478B4" w:rsidP="00962258">
      <w:pPr>
        <w:spacing w:after="0" w:line="240" w:lineRule="auto"/>
      </w:pPr>
      <w:r>
        <w:separator/>
      </w:r>
    </w:p>
  </w:footnote>
  <w:footnote w:type="continuationSeparator" w:id="0">
    <w:p w14:paraId="51C08ED1" w14:textId="77777777" w:rsidR="005478B4" w:rsidRDefault="005478B4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12D9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809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B53EB"/>
    <w:rsid w:val="000C2072"/>
    <w:rsid w:val="000C364C"/>
    <w:rsid w:val="000C3CD6"/>
    <w:rsid w:val="000C41F2"/>
    <w:rsid w:val="000D0AE7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08CB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6F45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AAF"/>
    <w:rsid w:val="00523BB5"/>
    <w:rsid w:val="00523EA7"/>
    <w:rsid w:val="0053050A"/>
    <w:rsid w:val="005406EB"/>
    <w:rsid w:val="00542A90"/>
    <w:rsid w:val="00544A85"/>
    <w:rsid w:val="00546FFB"/>
    <w:rsid w:val="00547364"/>
    <w:rsid w:val="005478B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D7BF7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A4E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16C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18C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30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2687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012D9"/>
    <w:rsid w:val="000662D4"/>
    <w:rsid w:val="000A3127"/>
    <w:rsid w:val="001079AC"/>
    <w:rsid w:val="00194A49"/>
    <w:rsid w:val="001F7EB6"/>
    <w:rsid w:val="00214E19"/>
    <w:rsid w:val="00215FBE"/>
    <w:rsid w:val="002450A8"/>
    <w:rsid w:val="002479B1"/>
    <w:rsid w:val="00374734"/>
    <w:rsid w:val="00376800"/>
    <w:rsid w:val="0045525D"/>
    <w:rsid w:val="004B48D8"/>
    <w:rsid w:val="004D3350"/>
    <w:rsid w:val="005067F7"/>
    <w:rsid w:val="00581789"/>
    <w:rsid w:val="00592296"/>
    <w:rsid w:val="005D7BF7"/>
    <w:rsid w:val="006B7641"/>
    <w:rsid w:val="006C6A0E"/>
    <w:rsid w:val="00746B38"/>
    <w:rsid w:val="007C641A"/>
    <w:rsid w:val="007D470A"/>
    <w:rsid w:val="008211BB"/>
    <w:rsid w:val="008B1257"/>
    <w:rsid w:val="008E549E"/>
    <w:rsid w:val="00925D65"/>
    <w:rsid w:val="00AC4100"/>
    <w:rsid w:val="00BC73A3"/>
    <w:rsid w:val="00C10E03"/>
    <w:rsid w:val="00C65A4E"/>
    <w:rsid w:val="00C74C99"/>
    <w:rsid w:val="00CD0DBE"/>
    <w:rsid w:val="00CF089C"/>
    <w:rsid w:val="00E16E5B"/>
    <w:rsid w:val="00E27588"/>
    <w:rsid w:val="00E37202"/>
    <w:rsid w:val="00E6073F"/>
    <w:rsid w:val="00F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0</TotalTime>
  <Pages>10</Pages>
  <Words>2115</Words>
  <Characters>12485</Characters>
  <Application>Microsoft Office Word</Application>
  <DocSecurity>0</DocSecurity>
  <Lines>104</Lines>
  <Paragraphs>29</Paragraphs>
  <ScaleCrop>false</ScaleCrop>
  <Company>SŽDC s.o.</Company>
  <LinksUpToDate>false</LinksUpToDate>
  <CharactersWithSpaces>14571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Mantlíková Lucie</cp:lastModifiedBy>
  <cp:revision>109</cp:revision>
  <cp:lastPrinted>2019-03-07T14:42:00Z</cp:lastPrinted>
  <dcterms:created xsi:type="dcterms:W3CDTF">2025-08-26T09:04:00Z</dcterms:created>
  <dcterms:modified xsi:type="dcterms:W3CDTF">2026-06-30T08:00:00Z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